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1075B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SHORTE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01342C18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98C35E9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FD1765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774446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830F51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2EF60C2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5FAD25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8246E6" w14:textId="77777777" w:rsidR="00FF78E5" w:rsidRDefault="00FF78E5" w:rsidP="00FF78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139DB1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7E368" w14:textId="77777777" w:rsidR="00FF78E5" w:rsidRDefault="00FF78E5" w:rsidP="009139A6">
      <w:r>
        <w:separator/>
      </w:r>
    </w:p>
  </w:endnote>
  <w:endnote w:type="continuationSeparator" w:id="0">
    <w:p w14:paraId="6ED8DA6B" w14:textId="77777777" w:rsidR="00FF78E5" w:rsidRDefault="00FF78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20F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073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2C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2E96" w14:textId="77777777" w:rsidR="00FF78E5" w:rsidRDefault="00FF78E5" w:rsidP="009139A6">
      <w:r>
        <w:separator/>
      </w:r>
    </w:p>
  </w:footnote>
  <w:footnote w:type="continuationSeparator" w:id="0">
    <w:p w14:paraId="461D9302" w14:textId="77777777" w:rsidR="00FF78E5" w:rsidRDefault="00FF78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05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7F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ADE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E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C040B"/>
  <w15:chartTrackingRefBased/>
  <w15:docId w15:val="{A2C92BEB-3242-4BCF-95ED-F7CE1BE6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7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2022-09-28T18:43:00Z</dcterms:created>
  <dcterms:modified xsi:type="dcterms:W3CDTF">2022-09-28T18:44:00Z</dcterms:modified>
</cp:coreProperties>
</file>